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13C" w:rsidRPr="00B1604C" w:rsidRDefault="00A1213C" w:rsidP="00A1213C">
      <w:pPr>
        <w:contextualSpacing/>
        <w:jc w:val="right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PONUDNIK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</w:p>
    <w:permStart w:id="1098283911" w:edGrp="everyone"/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098283911"/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1213C" w:rsidRDefault="00A1213C" w:rsidP="00A1213C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A1213C" w:rsidRPr="00B1604C" w:rsidRDefault="00A1213C" w:rsidP="00A1213C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NAKUP IN VZDRŽEVANJE ELEKTRONSKE PISARNIŠKE OPREME ZA OBDOBJE 4 LET ZA SKLOP </w:t>
      </w:r>
      <w:permStart w:id="57934183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57934183"/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A1213C" w:rsidRPr="00B1604C" w:rsidTr="00923C76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512366653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12366653"/>
          </w:p>
        </w:tc>
      </w:tr>
      <w:tr w:rsidR="00A1213C" w:rsidRPr="00B1604C" w:rsidTr="00923C76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633029283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3029283"/>
          </w:p>
        </w:tc>
      </w:tr>
      <w:tr w:rsidR="00A1213C" w:rsidRPr="00B1604C" w:rsidTr="00923C76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Odgovorna/e oseba/e oziroma zakoniti zastopnik(i) (podpisnik(i) 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okvirnega sporazuma</w:t>
            </w: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)</w:t>
            </w:r>
          </w:p>
        </w:tc>
        <w:permStart w:id="391129264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91129264"/>
          </w:p>
        </w:tc>
      </w:tr>
      <w:tr w:rsidR="00A1213C" w:rsidRPr="00B1604C" w:rsidTr="00923C7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084759263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84759263"/>
          </w:p>
        </w:tc>
      </w:tr>
      <w:tr w:rsidR="00A1213C" w:rsidRPr="00B1604C" w:rsidTr="00923C76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55190169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5190169"/>
          </w:p>
        </w:tc>
      </w:tr>
      <w:tr w:rsidR="00A1213C" w:rsidRPr="00B1604C" w:rsidTr="00923C76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323836587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23836587"/>
          </w:p>
        </w:tc>
      </w:tr>
      <w:tr w:rsidR="00A1213C" w:rsidRPr="00B1604C" w:rsidTr="00923C76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1364013701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64013701"/>
          </w:p>
        </w:tc>
      </w:tr>
      <w:tr w:rsidR="00A1213C" w:rsidRPr="00B1604C" w:rsidTr="00923C76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664550281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64550281"/>
          </w:p>
        </w:tc>
      </w:tr>
      <w:tr w:rsidR="00A1213C" w:rsidRPr="00B1604C" w:rsidTr="00923C76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1498956476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98956476"/>
          </w:p>
        </w:tc>
      </w:tr>
      <w:tr w:rsidR="00A1213C" w:rsidRPr="00B1604C" w:rsidTr="00923C76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1195136644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95136644"/>
          </w:p>
        </w:tc>
      </w:tr>
      <w:tr w:rsidR="00A1213C" w:rsidRPr="00B1604C" w:rsidTr="00923C76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1513297159" w:edGrp="everyone"/>
        <w:tc>
          <w:tcPr>
            <w:tcW w:w="4509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13297159"/>
          </w:p>
        </w:tc>
      </w:tr>
    </w:tbl>
    <w:p w:rsidR="00A1213C" w:rsidRPr="00B1604C" w:rsidRDefault="00A1213C" w:rsidP="00A1213C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A1213C" w:rsidRPr="00B1604C" w:rsidTr="00923C76">
        <w:tc>
          <w:tcPr>
            <w:tcW w:w="1668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A1213C" w:rsidRPr="00B1604C" w:rsidTr="00923C76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516837237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16837237"/>
          </w:p>
        </w:tc>
      </w:tr>
      <w:tr w:rsidR="00A1213C" w:rsidRPr="00B1604C" w:rsidTr="00923C76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7778845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778845"/>
          </w:p>
        </w:tc>
      </w:tr>
      <w:tr w:rsidR="00A1213C" w:rsidRPr="00B1604C" w:rsidTr="00923C76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6469690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469690"/>
          </w:p>
        </w:tc>
      </w:tr>
      <w:tr w:rsidR="00A1213C" w:rsidRPr="00B1604C" w:rsidTr="00923C76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02189133" w:edGrp="everyone"/>
        <w:tc>
          <w:tcPr>
            <w:tcW w:w="7618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2189133"/>
          </w:p>
        </w:tc>
      </w:tr>
    </w:tbl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A1213C" w:rsidRPr="00B1604C" w:rsidTr="00923C76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938101455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38101455"/>
          </w:p>
        </w:tc>
      </w:tr>
      <w:tr w:rsidR="00A1213C" w:rsidRPr="00B1604C" w:rsidTr="00923C76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717845511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17845511"/>
          </w:p>
        </w:tc>
      </w:tr>
      <w:tr w:rsidR="00A1213C" w:rsidRPr="00B1604C" w:rsidTr="00923C76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2118076930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118076930"/>
          </w:p>
        </w:tc>
      </w:tr>
      <w:tr w:rsidR="00A1213C" w:rsidRPr="00B1604C" w:rsidTr="00923C76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421034983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21034983"/>
          </w:p>
        </w:tc>
      </w:tr>
      <w:tr w:rsidR="00A1213C" w:rsidRPr="00B1604C" w:rsidTr="00923C76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622089142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22089142"/>
          </w:p>
        </w:tc>
      </w:tr>
      <w:tr w:rsidR="00A1213C" w:rsidRPr="00B1604C" w:rsidTr="00923C76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1289040784" w:edGrp="everyone"/>
        <w:tc>
          <w:tcPr>
            <w:tcW w:w="5785" w:type="dxa"/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89040784"/>
          </w:p>
        </w:tc>
      </w:tr>
    </w:tbl>
    <w:p w:rsidR="00A1213C" w:rsidRPr="00B1604C" w:rsidRDefault="00A1213C" w:rsidP="00A1213C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A1213C" w:rsidRPr="00B1604C" w:rsidTr="00923C76">
        <w:tc>
          <w:tcPr>
            <w:tcW w:w="1614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A1213C" w:rsidRPr="00B1604C" w:rsidTr="00923C76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719535158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19535158"/>
          </w:p>
        </w:tc>
      </w:tr>
      <w:tr w:rsidR="00A1213C" w:rsidRPr="00B1604C" w:rsidTr="00923C76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039597662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9597662"/>
          </w:p>
        </w:tc>
      </w:tr>
      <w:tr w:rsidR="00A1213C" w:rsidRPr="00B1604C" w:rsidTr="00923C76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294622681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94622681"/>
          </w:p>
        </w:tc>
      </w:tr>
      <w:tr w:rsidR="00A1213C" w:rsidRPr="00B1604C" w:rsidTr="00923C76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802701770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13C" w:rsidRPr="00B1604C" w:rsidRDefault="00A1213C" w:rsidP="00923C76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02701770"/>
          </w:p>
        </w:tc>
      </w:tr>
    </w:tbl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A1213C" w:rsidRPr="00B1604C" w:rsidRDefault="00A1213C" w:rsidP="00A1213C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A1213C" w:rsidRPr="00B1604C" w:rsidRDefault="00A1213C" w:rsidP="00A1213C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A1213C" w:rsidRDefault="00A1213C" w:rsidP="00A1213C">
      <w:pPr>
        <w:ind w:left="5040" w:firstLine="720"/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A1213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AAA" w:rsidRDefault="00B34AAA" w:rsidP="00184F9B">
      <w:r>
        <w:separator/>
      </w:r>
    </w:p>
  </w:endnote>
  <w:endnote w:type="continuationSeparator" w:id="0">
    <w:p w:rsidR="00B34AAA" w:rsidRDefault="00B34AAA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5668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5668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5668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5668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AAA" w:rsidRDefault="00B34AAA" w:rsidP="00184F9B">
      <w:r>
        <w:separator/>
      </w:r>
    </w:p>
  </w:footnote>
  <w:footnote w:type="continuationSeparator" w:id="0">
    <w:p w:rsidR="00B34AAA" w:rsidRDefault="00B34AAA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2s+X69kr1dbwxq3v2hkXeMiUrsTc0F3TDCWn1zBgF0/fq/m3kmJTF6Nn6RylHlkUp5EGlH6lFlhPYv9WNS+2Ww==" w:salt="QfAX6A35Zc6434MKTSmkO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0B8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267CB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35C85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2584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688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13C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267"/>
    <w:rsid w:val="00B30D7B"/>
    <w:rsid w:val="00B33532"/>
    <w:rsid w:val="00B34AAA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F1EC6-516F-4735-A78B-2865AF39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3</Pages>
  <Words>477</Words>
  <Characters>2720</Characters>
  <Application>Microsoft Office Word</Application>
  <DocSecurity>8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2018-09-12T09:28:00Z</dcterms:created>
  <dcterms:modified xsi:type="dcterms:W3CDTF">2018-09-12T09:28:00Z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